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1536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Larissa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Larissa Silva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EF5A7E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82A" w:rsidRDefault="0026782A">
      <w:r>
        <w:separator/>
      </w:r>
    </w:p>
  </w:endnote>
  <w:endnote w:type="continuationSeparator" w:id="0">
    <w:p w:rsidR="0026782A" w:rsidRDefault="0026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82A" w:rsidRDefault="0026782A">
      <w:r>
        <w:separator/>
      </w:r>
    </w:p>
  </w:footnote>
  <w:footnote w:type="continuationSeparator" w:id="0">
    <w:p w:rsidR="0026782A" w:rsidRDefault="00267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348A846C" wp14:editId="4106E70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40DA7999" wp14:editId="1877AB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420BE95C" wp14:editId="5E0439B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6782A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EF5A7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155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2015-08-18T15:31:00Z</dcterms:created>
  <dcterms:modified xsi:type="dcterms:W3CDTF">2015-08-18T15:31:00Z</dcterms:modified>
</cp:coreProperties>
</file>